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AD68C" w14:textId="77777777" w:rsidR="00EA7A8F" w:rsidRDefault="00EA7A8F" w:rsidP="00EA7A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CHAMBURLEYN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E95C127" w14:textId="77777777" w:rsidR="00EA7A8F" w:rsidRDefault="00EA7A8F" w:rsidP="00EA7A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Aldenham</w:t>
      </w:r>
      <w:proofErr w:type="spellEnd"/>
      <w:r>
        <w:rPr>
          <w:rFonts w:ascii="Times New Roman" w:hAnsi="Times New Roman" w:cs="Times New Roman"/>
        </w:rPr>
        <w:t>, Hertfordshire. Labourer.</w:t>
      </w:r>
    </w:p>
    <w:p w14:paraId="321FDE98" w14:textId="77777777" w:rsidR="00EA7A8F" w:rsidRDefault="00EA7A8F" w:rsidP="00EA7A8F">
      <w:pPr>
        <w:rPr>
          <w:rFonts w:ascii="Times New Roman" w:hAnsi="Times New Roman" w:cs="Times New Roman"/>
        </w:rPr>
      </w:pPr>
    </w:p>
    <w:p w14:paraId="0BAB3681" w14:textId="77777777" w:rsidR="00EA7A8F" w:rsidRDefault="00EA7A8F" w:rsidP="00EA7A8F">
      <w:pPr>
        <w:rPr>
          <w:rFonts w:ascii="Times New Roman" w:hAnsi="Times New Roman" w:cs="Times New Roman"/>
        </w:rPr>
      </w:pPr>
    </w:p>
    <w:p w14:paraId="425698B4" w14:textId="77777777" w:rsidR="00EA7A8F" w:rsidRDefault="00EA7A8F" w:rsidP="00EA7A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Olyver</w:t>
      </w:r>
      <w:proofErr w:type="spellEnd"/>
      <w:r>
        <w:rPr>
          <w:rFonts w:ascii="Times New Roman" w:hAnsi="Times New Roman" w:cs="Times New Roman"/>
        </w:rPr>
        <w:t>(q.v.) brought a plaint of debt against him, Alice Wafer,</w:t>
      </w:r>
    </w:p>
    <w:p w14:paraId="0F2D00D1" w14:textId="77777777" w:rsidR="00EA7A8F" w:rsidRDefault="00EA7A8F" w:rsidP="00EA7A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Prioress of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 xml:space="preserve"> de Pre(q.v.) and David ap </w:t>
      </w:r>
      <w:proofErr w:type="spellStart"/>
      <w:r>
        <w:rPr>
          <w:rFonts w:ascii="Times New Roman" w:hAnsi="Times New Roman" w:cs="Times New Roman"/>
        </w:rPr>
        <w:t>Hewe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St.Albans</w:t>
      </w:r>
      <w:proofErr w:type="spellEnd"/>
      <w:r>
        <w:rPr>
          <w:rFonts w:ascii="Times New Roman" w:hAnsi="Times New Roman" w:cs="Times New Roman"/>
        </w:rPr>
        <w:t>(q.v.).</w:t>
      </w:r>
    </w:p>
    <w:p w14:paraId="4C851A15" w14:textId="77777777" w:rsidR="00EA7A8F" w:rsidRDefault="00EA7A8F" w:rsidP="00EA7A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9466E66" w14:textId="77777777" w:rsidR="00EA7A8F" w:rsidRDefault="00EA7A8F" w:rsidP="00EA7A8F">
      <w:pPr>
        <w:rPr>
          <w:rFonts w:ascii="Times New Roman" w:hAnsi="Times New Roman" w:cs="Times New Roman"/>
        </w:rPr>
      </w:pPr>
    </w:p>
    <w:p w14:paraId="0E05FF92" w14:textId="77777777" w:rsidR="00EA7A8F" w:rsidRDefault="00EA7A8F" w:rsidP="00EA7A8F">
      <w:pPr>
        <w:rPr>
          <w:rFonts w:ascii="Times New Roman" w:hAnsi="Times New Roman" w:cs="Times New Roman"/>
        </w:rPr>
      </w:pPr>
    </w:p>
    <w:p w14:paraId="172A4694" w14:textId="77777777" w:rsidR="00EA7A8F" w:rsidRDefault="00EA7A8F" w:rsidP="00EA7A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August 2018</w:t>
      </w:r>
    </w:p>
    <w:p w14:paraId="0B37AFC2" w14:textId="77777777" w:rsidR="006B2F86" w:rsidRPr="00E71FC3" w:rsidRDefault="00EA7A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477C7" w14:textId="77777777" w:rsidR="00EA7A8F" w:rsidRDefault="00EA7A8F" w:rsidP="00E71FC3">
      <w:r>
        <w:separator/>
      </w:r>
    </w:p>
  </w:endnote>
  <w:endnote w:type="continuationSeparator" w:id="0">
    <w:p w14:paraId="0209A458" w14:textId="77777777" w:rsidR="00EA7A8F" w:rsidRDefault="00EA7A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0994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E57C0" w14:textId="77777777" w:rsidR="00EA7A8F" w:rsidRDefault="00EA7A8F" w:rsidP="00E71FC3">
      <w:r>
        <w:separator/>
      </w:r>
    </w:p>
  </w:footnote>
  <w:footnote w:type="continuationSeparator" w:id="0">
    <w:p w14:paraId="0739EA5B" w14:textId="77777777" w:rsidR="00EA7A8F" w:rsidRDefault="00EA7A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A8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7A8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6356E"/>
  <w15:chartTrackingRefBased/>
  <w15:docId w15:val="{C8322691-90FC-4130-841F-66C157FFE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7A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2018-09-16T18:56:00Z</dcterms:created>
  <dcterms:modified xsi:type="dcterms:W3CDTF">2018-09-16T18:56:00Z</dcterms:modified>
</cp:coreProperties>
</file>